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45D15" w14:textId="77777777" w:rsidR="00F76C40" w:rsidRDefault="00F76C40" w:rsidP="00F76C4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Robert UNDERWOD</w:t>
      </w:r>
      <w:r>
        <w:rPr>
          <w:rFonts w:ascii="Times New Roman" w:hAnsi="Arial Unicode MS"/>
        </w:rPr>
        <w:t xml:space="preserve">    (fl.1444)</w:t>
      </w:r>
    </w:p>
    <w:p w14:paraId="68E3E53D" w14:textId="77777777" w:rsidR="00F76C40" w:rsidRDefault="00F76C40" w:rsidP="00F76C4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Skinner.</w:t>
      </w:r>
    </w:p>
    <w:p w14:paraId="09DE43AF" w14:textId="77777777" w:rsidR="00F76C40" w:rsidRDefault="00F76C40" w:rsidP="00F76C40">
      <w:pPr>
        <w:pStyle w:val="Body1"/>
        <w:rPr>
          <w:rFonts w:ascii="Times New Roman" w:hAnsi="Times New Roman"/>
        </w:rPr>
      </w:pPr>
    </w:p>
    <w:p w14:paraId="2ED740FB" w14:textId="77777777" w:rsidR="00F76C40" w:rsidRDefault="00F76C40" w:rsidP="00F76C40">
      <w:pPr>
        <w:pStyle w:val="Body1"/>
        <w:rPr>
          <w:rFonts w:ascii="Times New Roman" w:hAnsi="Times New Roman"/>
        </w:rPr>
      </w:pPr>
    </w:p>
    <w:p w14:paraId="12E49DB3" w14:textId="77777777" w:rsidR="00F76C40" w:rsidRDefault="00F76C40" w:rsidP="00F76C4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Son of William </w:t>
      </w:r>
      <w:proofErr w:type="spellStart"/>
      <w:r>
        <w:rPr>
          <w:rFonts w:ascii="Times New Roman" w:hAnsi="Arial Unicode MS"/>
        </w:rPr>
        <w:t>Underwod</w:t>
      </w:r>
      <w:proofErr w:type="spellEnd"/>
      <w:r>
        <w:rPr>
          <w:rFonts w:ascii="Times New Roman" w:hAnsi="Arial Unicode MS"/>
        </w:rPr>
        <w:t>, barker(q.v.)   (R.F.Y. p.164)</w:t>
      </w:r>
    </w:p>
    <w:p w14:paraId="67829E90" w14:textId="77777777" w:rsidR="00F76C40" w:rsidRDefault="00F76C40" w:rsidP="00F76C40">
      <w:pPr>
        <w:pStyle w:val="Body1"/>
        <w:rPr>
          <w:rFonts w:ascii="Times New Roman" w:hAnsi="Times New Roman"/>
        </w:rPr>
      </w:pPr>
    </w:p>
    <w:p w14:paraId="1909DF8B" w14:textId="77777777" w:rsidR="00F76C40" w:rsidRDefault="00F76C40" w:rsidP="00F76C40">
      <w:pPr>
        <w:pStyle w:val="Body1"/>
        <w:rPr>
          <w:rFonts w:ascii="Times New Roman" w:hAnsi="Times New Roman"/>
        </w:rPr>
      </w:pPr>
    </w:p>
    <w:p w14:paraId="2AD19A2F" w14:textId="77777777" w:rsidR="00F76C40" w:rsidRDefault="00F76C40" w:rsidP="00F76C40">
      <w:pPr>
        <w:pStyle w:val="Body1"/>
        <w:rPr>
          <w:rFonts w:ascii="Times New Roman" w:hAnsi="Arial Unicode MS"/>
        </w:rPr>
      </w:pPr>
      <w:r>
        <w:rPr>
          <w:rFonts w:ascii="Times New Roman" w:hAnsi="Arial Unicode MS"/>
        </w:rPr>
        <w:t xml:space="preserve">         1444    He became a Freeman.  (ibid.)</w:t>
      </w:r>
    </w:p>
    <w:p w14:paraId="7704CE4D" w14:textId="77777777" w:rsidR="00D27379" w:rsidRDefault="00D27379" w:rsidP="00D27379">
      <w:pPr>
        <w:pStyle w:val="NoSpacing"/>
      </w:pPr>
      <w:r>
        <w:t>30 Jan.1461</w:t>
      </w:r>
      <w:r>
        <w:tab/>
        <w:t>Administration of his lands and possessions was granted.</w:t>
      </w:r>
    </w:p>
    <w:p w14:paraId="0E6B49ED" w14:textId="77777777" w:rsidR="00D27379" w:rsidRDefault="00D27379" w:rsidP="00D27379">
      <w:pPr>
        <w:pStyle w:val="NoSpacing"/>
      </w:pPr>
      <w:r>
        <w:tab/>
      </w:r>
      <w:r>
        <w:tab/>
        <w:t>(W.Y.R. p.173)</w:t>
      </w:r>
    </w:p>
    <w:p w14:paraId="3121C163" w14:textId="77777777" w:rsidR="00D27379" w:rsidRDefault="00D27379" w:rsidP="00F76C40">
      <w:pPr>
        <w:pStyle w:val="Body1"/>
        <w:rPr>
          <w:rFonts w:ascii="Times New Roman" w:hAnsi="Times New Roman"/>
        </w:rPr>
      </w:pPr>
    </w:p>
    <w:p w14:paraId="4614C9E0" w14:textId="77777777" w:rsidR="00F76C40" w:rsidRDefault="00F76C40" w:rsidP="00F76C40">
      <w:pPr>
        <w:pStyle w:val="Body1"/>
        <w:rPr>
          <w:rFonts w:ascii="Times New Roman" w:hAnsi="Times New Roman"/>
        </w:rPr>
      </w:pPr>
    </w:p>
    <w:p w14:paraId="2691772F" w14:textId="77777777" w:rsidR="00F76C40" w:rsidRDefault="00F76C40" w:rsidP="00F76C40">
      <w:pPr>
        <w:pStyle w:val="Body1"/>
        <w:rPr>
          <w:rFonts w:ascii="Times New Roman" w:hAnsi="Times New Roman"/>
        </w:rPr>
      </w:pPr>
    </w:p>
    <w:p w14:paraId="359613A0" w14:textId="77777777" w:rsidR="00F76C40" w:rsidRDefault="00F76C40" w:rsidP="00F76C40">
      <w:pPr>
        <w:pStyle w:val="Body1"/>
        <w:rPr>
          <w:rFonts w:ascii="Times New Roman" w:hAnsi="Arial Unicode MS"/>
        </w:rPr>
      </w:pPr>
      <w:r>
        <w:rPr>
          <w:rFonts w:ascii="Times New Roman" w:hAnsi="Arial Unicode MS"/>
        </w:rPr>
        <w:t>3 September 2013</w:t>
      </w:r>
    </w:p>
    <w:p w14:paraId="6B8E9494" w14:textId="7653F7F4" w:rsidR="00D27379" w:rsidRDefault="00D27379" w:rsidP="00F76C40">
      <w:pPr>
        <w:pStyle w:val="Body1"/>
        <w:rPr>
          <w:rFonts w:ascii="Times New Roman" w:hAnsi="Arial Unicode MS"/>
        </w:rPr>
      </w:pPr>
      <w:r>
        <w:rPr>
          <w:rFonts w:ascii="Times New Roman" w:hAnsi="Arial Unicode MS"/>
        </w:rPr>
        <w:t>11 February 2025</w:t>
      </w:r>
    </w:p>
    <w:p w14:paraId="0432C21A" w14:textId="77777777" w:rsidR="00D27379" w:rsidRDefault="00D27379" w:rsidP="00F76C40">
      <w:pPr>
        <w:pStyle w:val="Body1"/>
        <w:rPr>
          <w:rFonts w:ascii="Times New Roman" w:hAnsi="Times New Roman"/>
        </w:rPr>
      </w:pPr>
    </w:p>
    <w:p w14:paraId="597BBAE3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F3A49" w14:textId="77777777" w:rsidR="00F76C40" w:rsidRDefault="00F76C40" w:rsidP="00920DE3">
      <w:pPr>
        <w:spacing w:after="0" w:line="240" w:lineRule="auto"/>
      </w:pPr>
      <w:r>
        <w:separator/>
      </w:r>
    </w:p>
  </w:endnote>
  <w:endnote w:type="continuationSeparator" w:id="0">
    <w:p w14:paraId="596445DB" w14:textId="77777777" w:rsidR="00F76C40" w:rsidRDefault="00F76C4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8F849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2EE0F" w14:textId="77777777"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14:paraId="37035E36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14EB0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549EA" w14:textId="77777777" w:rsidR="00F76C40" w:rsidRDefault="00F76C40" w:rsidP="00920DE3">
      <w:pPr>
        <w:spacing w:after="0" w:line="240" w:lineRule="auto"/>
      </w:pPr>
      <w:r>
        <w:separator/>
      </w:r>
    </w:p>
  </w:footnote>
  <w:footnote w:type="continuationSeparator" w:id="0">
    <w:p w14:paraId="72507BFA" w14:textId="77777777" w:rsidR="00F76C40" w:rsidRDefault="00F76C4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0ED81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E9115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6CD0E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6C40"/>
    <w:rsid w:val="00120749"/>
    <w:rsid w:val="005921A2"/>
    <w:rsid w:val="00624CAE"/>
    <w:rsid w:val="00920DE3"/>
    <w:rsid w:val="00C009D8"/>
    <w:rsid w:val="00CF53C8"/>
    <w:rsid w:val="00D27379"/>
    <w:rsid w:val="00E47068"/>
    <w:rsid w:val="00F76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9F3405"/>
  <w15:docId w15:val="{3B84AB9A-2161-4081-846B-B6967C2F9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F76C40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2013-11-14T22:09:00Z</dcterms:created>
  <dcterms:modified xsi:type="dcterms:W3CDTF">2025-02-11T09:14:00Z</dcterms:modified>
</cp:coreProperties>
</file>